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C3A" w:rsidRPr="0046690B" w:rsidRDefault="001D2C3A" w:rsidP="00BD3189">
      <w:pPr>
        <w:keepNext/>
        <w:spacing w:after="0" w:line="240" w:lineRule="auto"/>
        <w:ind w:left="7080" w:firstLine="708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:rsidR="001D2C3A" w:rsidRPr="0046690B" w:rsidRDefault="001D2C3A" w:rsidP="00BD3189">
      <w:pPr>
        <w:keepNext/>
        <w:spacing w:after="0" w:line="240" w:lineRule="auto"/>
        <w:ind w:left="7080" w:firstLine="708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:rsidR="001D2C3A" w:rsidRPr="0046690B" w:rsidRDefault="001D2C3A" w:rsidP="0000078E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46690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46690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46690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46690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46690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46690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</w:p>
    <w:p w:rsidR="001D2C3A" w:rsidRPr="0046690B" w:rsidRDefault="001D2C3A" w:rsidP="00BD318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D2C3A" w:rsidRPr="0046690B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1D2C3A" w:rsidRPr="0046690B" w:rsidRDefault="001D2C3A" w:rsidP="00BD31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1D2C3A" w:rsidRPr="0046690B" w:rsidRDefault="001D2C3A" w:rsidP="00000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Nazwa modułu (bloku przedmiotów): </w:t>
            </w:r>
          </w:p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Zagadnienia ustrojowe Polski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Kod modułu:</w:t>
            </w:r>
          </w:p>
        </w:tc>
      </w:tr>
      <w:tr w:rsidR="001D2C3A" w:rsidRPr="0046690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D2C3A" w:rsidRPr="0046690B" w:rsidRDefault="001D2C3A" w:rsidP="00BD31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40" w:type="dxa"/>
            <w:gridSpan w:val="6"/>
          </w:tcPr>
          <w:p w:rsidR="001D2C3A" w:rsidRPr="0046690B" w:rsidRDefault="001D2C3A" w:rsidP="00472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Nazwa przedmiotu: </w:t>
            </w:r>
          </w:p>
          <w:p w:rsidR="001D2C3A" w:rsidRPr="0046690B" w:rsidRDefault="001D2C3A" w:rsidP="004728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Zagadnienia ustrojowe Polski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Kod przedmiotu:</w:t>
            </w:r>
          </w:p>
        </w:tc>
      </w:tr>
      <w:tr w:rsidR="001D2C3A" w:rsidRPr="0046690B">
        <w:trPr>
          <w:cantSplit/>
        </w:trPr>
        <w:tc>
          <w:tcPr>
            <w:tcW w:w="497" w:type="dxa"/>
            <w:vMerge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Nazwa jednostki prowadzącej przedmiot / moduł: </w:t>
            </w:r>
          </w:p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Instytut Ekonomiczny</w:t>
            </w:r>
          </w:p>
        </w:tc>
      </w:tr>
      <w:tr w:rsidR="001D2C3A" w:rsidRPr="0046690B">
        <w:trPr>
          <w:cantSplit/>
        </w:trPr>
        <w:tc>
          <w:tcPr>
            <w:tcW w:w="497" w:type="dxa"/>
            <w:vMerge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Nazwa kierunku: </w:t>
            </w:r>
          </w:p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Administracja</w:t>
            </w:r>
          </w:p>
        </w:tc>
      </w:tr>
      <w:tr w:rsidR="001D2C3A" w:rsidRPr="0046690B">
        <w:trPr>
          <w:cantSplit/>
        </w:trPr>
        <w:tc>
          <w:tcPr>
            <w:tcW w:w="497" w:type="dxa"/>
            <w:vMerge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Forma studiów: </w:t>
            </w:r>
          </w:p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SS</w:t>
            </w:r>
          </w:p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73" w:type="dxa"/>
            <w:gridSpan w:val="3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Profil kształcenia:</w:t>
            </w:r>
          </w:p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praktyczny</w:t>
            </w:r>
          </w:p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171" w:type="dxa"/>
            <w:gridSpan w:val="3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Specjalność:</w:t>
            </w:r>
          </w:p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ASiFP</w:t>
            </w:r>
          </w:p>
        </w:tc>
      </w:tr>
      <w:tr w:rsidR="001D2C3A" w:rsidRPr="0046690B">
        <w:trPr>
          <w:cantSplit/>
        </w:trPr>
        <w:tc>
          <w:tcPr>
            <w:tcW w:w="497" w:type="dxa"/>
            <w:vMerge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Rok / semestr: </w:t>
            </w:r>
          </w:p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I/ I</w:t>
            </w:r>
          </w:p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173" w:type="dxa"/>
            <w:gridSpan w:val="3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Status przedmiotu /modułu:</w:t>
            </w:r>
          </w:p>
          <w:p w:rsidR="001D2C3A" w:rsidRPr="0046690B" w:rsidRDefault="001D2C3A" w:rsidP="007B10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fakultatywny</w:t>
            </w:r>
          </w:p>
          <w:p w:rsidR="001D2C3A" w:rsidRPr="0046690B" w:rsidRDefault="001D2C3A" w:rsidP="007B10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171" w:type="dxa"/>
            <w:gridSpan w:val="3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Język przedmiotu / modułu:</w:t>
            </w:r>
          </w:p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polski</w:t>
            </w:r>
          </w:p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1D2C3A" w:rsidRPr="0046690B">
        <w:trPr>
          <w:cantSplit/>
        </w:trPr>
        <w:tc>
          <w:tcPr>
            <w:tcW w:w="497" w:type="dxa"/>
            <w:vMerge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1360" w:type="dxa"/>
            <w:vAlign w:val="center"/>
          </w:tcPr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inne </w:t>
            </w: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br/>
              <w:t>(wpisać jakie)</w:t>
            </w:r>
          </w:p>
        </w:tc>
      </w:tr>
      <w:tr w:rsidR="001D2C3A" w:rsidRPr="0046690B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Wymiar zajęć</w:t>
            </w:r>
          </w:p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:rsidR="001D2C3A" w:rsidRPr="0046690B" w:rsidRDefault="001D2C3A" w:rsidP="00BD318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D2C3A" w:rsidRPr="0046690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dr Edward Jaremczuk</w:t>
            </w:r>
          </w:p>
        </w:tc>
      </w:tr>
      <w:tr w:rsidR="001D2C3A" w:rsidRPr="0046690B">
        <w:tc>
          <w:tcPr>
            <w:tcW w:w="2988" w:type="dxa"/>
            <w:vAlign w:val="center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dr Edward Jaremczuk</w:t>
            </w:r>
          </w:p>
        </w:tc>
      </w:tr>
      <w:tr w:rsidR="001D2C3A" w:rsidRPr="0046690B">
        <w:tc>
          <w:tcPr>
            <w:tcW w:w="2988" w:type="dxa"/>
            <w:vAlign w:val="center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Cel przedmiotu / modułu</w:t>
            </w:r>
          </w:p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:rsidR="001D2C3A" w:rsidRPr="0046690B" w:rsidRDefault="001D2C3A" w:rsidP="00000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Wszechstronne przygotowanie absolwenta do pełnienia funkcji </w:t>
            </w: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br/>
              <w:t xml:space="preserve">w szerokorozumianej administracji w poszczególnych strukturach organizacyjnych państwa; </w:t>
            </w:r>
          </w:p>
        </w:tc>
      </w:tr>
      <w:tr w:rsidR="001D2C3A" w:rsidRPr="0046690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Wymagania wstępne</w:t>
            </w:r>
          </w:p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D2C3A" w:rsidRPr="0046690B" w:rsidRDefault="001D2C3A" w:rsidP="00000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Znajomość wiedzy ogólnej z historii; </w:t>
            </w:r>
          </w:p>
        </w:tc>
      </w:tr>
    </w:tbl>
    <w:p w:rsidR="001D2C3A" w:rsidRPr="0046690B" w:rsidRDefault="001D2C3A" w:rsidP="00BD318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1D2C3A" w:rsidRPr="0046690B" w:rsidTr="0046690B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EFEKTY KSZTAŁCENIA</w:t>
            </w:r>
          </w:p>
        </w:tc>
      </w:tr>
      <w:tr w:rsidR="001D2C3A" w:rsidRPr="0046690B" w:rsidTr="0046690B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Odniesienie do efektów dla </w:t>
            </w: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kierunku</w:t>
            </w:r>
          </w:p>
        </w:tc>
      </w:tr>
      <w:tr w:rsidR="001D2C3A" w:rsidRPr="0046690B" w:rsidTr="0046690B">
        <w:trPr>
          <w:cantSplit/>
        </w:trPr>
        <w:tc>
          <w:tcPr>
            <w:tcW w:w="908" w:type="dxa"/>
            <w:vAlign w:val="center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1D2C3A" w:rsidRPr="0046690B" w:rsidRDefault="001D2C3A" w:rsidP="00000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ma podstawową wiedzę o typowych rodzajach struktur i instytucji społecznych, w szczególności ich podstawowych elementach;</w:t>
            </w:r>
          </w:p>
          <w:p w:rsidR="001D2C3A" w:rsidRPr="0046690B" w:rsidRDefault="001D2C3A" w:rsidP="00000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ma wiedzę o normach i regułach organizacyjnych wybranych struktur i instytucji społecznych</w:t>
            </w:r>
          </w:p>
        </w:tc>
        <w:tc>
          <w:tcPr>
            <w:tcW w:w="1395" w:type="dxa"/>
            <w:vAlign w:val="center"/>
          </w:tcPr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K1P_W04</w:t>
            </w:r>
          </w:p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K1P_W01</w:t>
            </w:r>
          </w:p>
        </w:tc>
      </w:tr>
      <w:tr w:rsidR="001D2C3A" w:rsidRPr="0046690B" w:rsidTr="0046690B">
        <w:trPr>
          <w:cantSplit/>
        </w:trPr>
        <w:tc>
          <w:tcPr>
            <w:tcW w:w="908" w:type="dxa"/>
            <w:vAlign w:val="center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1D2C3A" w:rsidRPr="0046690B" w:rsidRDefault="001D2C3A" w:rsidP="000007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ma wiedzę o procesach zmian wybranych struktur i instytucji społecznych oraz ich elementów, o przyczynach, przebiegu zmian i skali konsekwencji tych zmian</w:t>
            </w:r>
          </w:p>
        </w:tc>
        <w:tc>
          <w:tcPr>
            <w:tcW w:w="1395" w:type="dxa"/>
            <w:vAlign w:val="center"/>
          </w:tcPr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K1P_W02</w:t>
            </w:r>
          </w:p>
        </w:tc>
        <w:bookmarkStart w:id="0" w:name="_GoBack"/>
        <w:bookmarkEnd w:id="0"/>
      </w:tr>
      <w:tr w:rsidR="001D2C3A" w:rsidRPr="0046690B" w:rsidTr="0046690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TREŚCI PROGRAMOWE</w:t>
            </w:r>
          </w:p>
        </w:tc>
      </w:tr>
      <w:tr w:rsidR="001D2C3A" w:rsidRPr="0046690B" w:rsidTr="0046690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Wykład</w:t>
            </w:r>
          </w:p>
        </w:tc>
      </w:tr>
      <w:tr w:rsidR="001D2C3A" w:rsidRPr="0046690B" w:rsidTr="0046690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1D2C3A" w:rsidRPr="0046690B" w:rsidRDefault="001D2C3A" w:rsidP="0046690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Ustrój i organizacja państwa w Polsce piastowskiej;</w:t>
            </w:r>
          </w:p>
          <w:p w:rsidR="001D2C3A" w:rsidRPr="0046690B" w:rsidRDefault="001D2C3A" w:rsidP="0046690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Ustrój i organizacja państwa polskiego w okresie monarchii stanowej;</w:t>
            </w:r>
          </w:p>
          <w:p w:rsidR="001D2C3A" w:rsidRPr="0046690B" w:rsidRDefault="001D2C3A" w:rsidP="0046690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Ustrój i organizacja Rzeczypospolitej szlacheckiej;</w:t>
            </w:r>
          </w:p>
          <w:p w:rsidR="001D2C3A" w:rsidRPr="0046690B" w:rsidRDefault="001D2C3A" w:rsidP="0046690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Ustrój i organizacja monarchii konstytucyjnej;</w:t>
            </w:r>
          </w:p>
          <w:p w:rsidR="001D2C3A" w:rsidRPr="0046690B" w:rsidRDefault="001D2C3A" w:rsidP="0046690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Administracja na ziemiach polskich pod zaborami; </w:t>
            </w:r>
          </w:p>
          <w:p w:rsidR="001D2C3A" w:rsidRPr="0046690B" w:rsidRDefault="001D2C3A" w:rsidP="0046690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Sprawa polska w okresie I wojny światowej;</w:t>
            </w:r>
          </w:p>
          <w:p w:rsidR="001D2C3A" w:rsidRPr="0046690B" w:rsidRDefault="001D2C3A" w:rsidP="0046690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Ewolucja systemu ustrojowego Drugiej Rzeczypospolitej; </w:t>
            </w:r>
          </w:p>
          <w:p w:rsidR="001D2C3A" w:rsidRPr="0046690B" w:rsidRDefault="001D2C3A" w:rsidP="0046690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Polska w okresie II wojny światowej;</w:t>
            </w:r>
          </w:p>
          <w:p w:rsidR="001D2C3A" w:rsidRPr="0046690B" w:rsidRDefault="001D2C3A" w:rsidP="0046690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System ustrojowy PRL;</w:t>
            </w:r>
          </w:p>
          <w:p w:rsidR="001D2C3A" w:rsidRPr="0046690B" w:rsidRDefault="001D2C3A" w:rsidP="0046690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Transformacja ustrojowa w Polsce po 1989 r.;</w:t>
            </w:r>
          </w:p>
          <w:p w:rsidR="001D2C3A" w:rsidRPr="0046690B" w:rsidRDefault="001D2C3A" w:rsidP="0046690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Naczelne organy władzy państwowej i administracji rządowej;</w:t>
            </w:r>
          </w:p>
          <w:p w:rsidR="001D2C3A" w:rsidRPr="0046690B" w:rsidRDefault="001D2C3A" w:rsidP="0046690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Istota samorządu terytorialnego w Polsce;</w:t>
            </w:r>
          </w:p>
          <w:p w:rsidR="001D2C3A" w:rsidRPr="0046690B" w:rsidRDefault="001D2C3A" w:rsidP="0046690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Wojewódzki samorząd terytorialny;</w:t>
            </w:r>
          </w:p>
          <w:p w:rsidR="001D2C3A" w:rsidRPr="0046690B" w:rsidRDefault="001D2C3A" w:rsidP="0046690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Powiatowy samorząd terytorialny;</w:t>
            </w:r>
          </w:p>
          <w:p w:rsidR="001D2C3A" w:rsidRPr="0046690B" w:rsidRDefault="001D2C3A" w:rsidP="0046690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Gminny samorząd terytorialny;</w:t>
            </w:r>
          </w:p>
        </w:tc>
      </w:tr>
      <w:tr w:rsidR="001D2C3A" w:rsidRPr="0046690B" w:rsidTr="0046690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Ćwiczenia</w:t>
            </w:r>
          </w:p>
        </w:tc>
      </w:tr>
      <w:tr w:rsidR="001D2C3A" w:rsidRPr="0046690B" w:rsidTr="0046690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D2C3A" w:rsidRPr="0046690B" w:rsidTr="0046690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1D2C3A" w:rsidRPr="0046690B" w:rsidRDefault="001D2C3A" w:rsidP="00BD3189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pl-PL"/>
              </w:rPr>
              <w:t>Laboratorium</w:t>
            </w:r>
          </w:p>
        </w:tc>
      </w:tr>
      <w:tr w:rsidR="001D2C3A" w:rsidRPr="0046690B" w:rsidTr="0046690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D2C3A" w:rsidRPr="0046690B" w:rsidTr="0046690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1D2C3A" w:rsidRPr="0046690B" w:rsidRDefault="001D2C3A" w:rsidP="00BD3189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pl-PL"/>
              </w:rPr>
              <w:t>Projekt</w:t>
            </w:r>
          </w:p>
        </w:tc>
      </w:tr>
      <w:tr w:rsidR="001D2C3A" w:rsidRPr="0046690B" w:rsidTr="0046690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bottom w:val="single" w:sz="12" w:space="0" w:color="auto"/>
            </w:tcBorders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1D2C3A" w:rsidRPr="0046690B" w:rsidRDefault="001D2C3A" w:rsidP="00BD318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1D2C3A" w:rsidRPr="0046690B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1D2C3A" w:rsidRPr="0046690B" w:rsidRDefault="001D2C3A" w:rsidP="00CE6DF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Bardach J., Leśnodorski B., Pietrzak M., Historia państwa i prawa polskiego, Warszawa 1998.</w:t>
            </w:r>
          </w:p>
          <w:p w:rsidR="001D2C3A" w:rsidRPr="0046690B" w:rsidRDefault="001D2C3A" w:rsidP="00CE6DF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Izdebski H., Samorząd terytorialny. Podstawy ustroju i działalność, Warszawa 2004.</w:t>
            </w:r>
          </w:p>
          <w:p w:rsidR="001D2C3A" w:rsidRPr="0046690B" w:rsidRDefault="001D2C3A" w:rsidP="00CE6DF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Wiek XVI-XVIII w źródłach. Wybór tekstów źródłowych </w:t>
            </w: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br/>
              <w:t>z propozycjami metodycznymi dla nauczycieli historii i studentów. Opr. Sobańska-Bondaruk B. S., Warszawa 1997-1998.</w:t>
            </w:r>
          </w:p>
        </w:tc>
      </w:tr>
      <w:tr w:rsidR="001D2C3A" w:rsidRPr="0046690B">
        <w:tc>
          <w:tcPr>
            <w:tcW w:w="2448" w:type="dxa"/>
            <w:tcBorders>
              <w:bottom w:val="single" w:sz="12" w:space="0" w:color="auto"/>
            </w:tcBorders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Literatura 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1D2C3A" w:rsidRPr="0046690B" w:rsidRDefault="001D2C3A" w:rsidP="00BD3189">
            <w:pPr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1D2C3A" w:rsidRPr="0046690B" w:rsidRDefault="001D2C3A" w:rsidP="00BD318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1D2C3A" w:rsidRPr="0046690B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Metody podające /dyskusja, objaśnienia</w:t>
            </w:r>
          </w:p>
        </w:tc>
      </w:tr>
      <w:tr w:rsidR="001D2C3A" w:rsidRPr="0046690B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Nr efektu kształcenia</w:t>
            </w: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br/>
            </w:r>
          </w:p>
        </w:tc>
      </w:tr>
      <w:tr w:rsidR="001D2C3A" w:rsidRPr="0046690B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Uczestnictwo w dyskusji;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01</w:t>
            </w:r>
          </w:p>
        </w:tc>
      </w:tr>
      <w:tr w:rsidR="001D2C3A" w:rsidRPr="0046690B">
        <w:tc>
          <w:tcPr>
            <w:tcW w:w="8208" w:type="dxa"/>
            <w:gridSpan w:val="3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Pisemne kolokwium zaliczeniowe/Egzamin;</w:t>
            </w:r>
          </w:p>
        </w:tc>
        <w:tc>
          <w:tcPr>
            <w:tcW w:w="1800" w:type="dxa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02</w:t>
            </w:r>
          </w:p>
        </w:tc>
      </w:tr>
      <w:tr w:rsidR="001D2C3A" w:rsidRPr="0046690B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D2C3A" w:rsidRPr="0046690B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Zaliczenie według powyższych reguł</w:t>
            </w:r>
          </w:p>
        </w:tc>
      </w:tr>
    </w:tbl>
    <w:p w:rsidR="001D2C3A" w:rsidRPr="0046690B" w:rsidRDefault="001D2C3A" w:rsidP="00BD318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1D2C3A" w:rsidRPr="0046690B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NAKŁAD PRACY STUDENTA</w:t>
            </w:r>
          </w:p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1D2C3A" w:rsidRPr="0046690B">
        <w:trPr>
          <w:trHeight w:val="263"/>
        </w:trPr>
        <w:tc>
          <w:tcPr>
            <w:tcW w:w="5211" w:type="dxa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97" w:type="dxa"/>
          </w:tcPr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Liczba godzin  </w:t>
            </w:r>
          </w:p>
        </w:tc>
      </w:tr>
      <w:tr w:rsidR="001D2C3A" w:rsidRPr="0046690B">
        <w:trPr>
          <w:trHeight w:val="262"/>
        </w:trPr>
        <w:tc>
          <w:tcPr>
            <w:tcW w:w="5211" w:type="dxa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Udział w wykładach</w:t>
            </w:r>
          </w:p>
        </w:tc>
        <w:tc>
          <w:tcPr>
            <w:tcW w:w="4797" w:type="dxa"/>
          </w:tcPr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30</w:t>
            </w:r>
          </w:p>
        </w:tc>
      </w:tr>
      <w:tr w:rsidR="001D2C3A" w:rsidRPr="0046690B">
        <w:trPr>
          <w:trHeight w:val="262"/>
        </w:trPr>
        <w:tc>
          <w:tcPr>
            <w:tcW w:w="5211" w:type="dxa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Samodzielne studiowanie tematyki wykładów</w:t>
            </w:r>
          </w:p>
        </w:tc>
        <w:tc>
          <w:tcPr>
            <w:tcW w:w="4797" w:type="dxa"/>
          </w:tcPr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10</w:t>
            </w:r>
          </w:p>
        </w:tc>
      </w:tr>
      <w:tr w:rsidR="001D2C3A" w:rsidRPr="0046690B">
        <w:trPr>
          <w:trHeight w:val="262"/>
        </w:trPr>
        <w:tc>
          <w:tcPr>
            <w:tcW w:w="5211" w:type="dxa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  <w:tr w:rsidR="001D2C3A" w:rsidRPr="0046690B">
        <w:trPr>
          <w:trHeight w:val="262"/>
        </w:trPr>
        <w:tc>
          <w:tcPr>
            <w:tcW w:w="5211" w:type="dxa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Samodzielne przygotowywanie się do ćwiczeń</w:t>
            </w:r>
          </w:p>
        </w:tc>
        <w:tc>
          <w:tcPr>
            <w:tcW w:w="4797" w:type="dxa"/>
          </w:tcPr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  <w:tr w:rsidR="001D2C3A" w:rsidRPr="0046690B">
        <w:trPr>
          <w:trHeight w:val="262"/>
        </w:trPr>
        <w:tc>
          <w:tcPr>
            <w:tcW w:w="5211" w:type="dxa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Przygotowanie projektu / eseju / itp.</w:t>
            </w:r>
            <w:r w:rsidRPr="0046690B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4797" w:type="dxa"/>
          </w:tcPr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  <w:tr w:rsidR="001D2C3A" w:rsidRPr="0046690B">
        <w:trPr>
          <w:trHeight w:val="262"/>
        </w:trPr>
        <w:tc>
          <w:tcPr>
            <w:tcW w:w="5211" w:type="dxa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Przygotowanie się do egzaminu / zaliczenia</w:t>
            </w:r>
          </w:p>
        </w:tc>
        <w:tc>
          <w:tcPr>
            <w:tcW w:w="4797" w:type="dxa"/>
          </w:tcPr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16</w:t>
            </w:r>
          </w:p>
        </w:tc>
      </w:tr>
      <w:tr w:rsidR="001D2C3A" w:rsidRPr="0046690B">
        <w:trPr>
          <w:trHeight w:val="262"/>
        </w:trPr>
        <w:tc>
          <w:tcPr>
            <w:tcW w:w="5211" w:type="dxa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Udział w konsultacjach</w:t>
            </w:r>
          </w:p>
        </w:tc>
        <w:tc>
          <w:tcPr>
            <w:tcW w:w="4797" w:type="dxa"/>
          </w:tcPr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0,1</w:t>
            </w:r>
          </w:p>
        </w:tc>
      </w:tr>
      <w:tr w:rsidR="001D2C3A" w:rsidRPr="0046690B">
        <w:trPr>
          <w:trHeight w:val="262"/>
        </w:trPr>
        <w:tc>
          <w:tcPr>
            <w:tcW w:w="5211" w:type="dxa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Inne</w:t>
            </w:r>
          </w:p>
        </w:tc>
        <w:tc>
          <w:tcPr>
            <w:tcW w:w="4797" w:type="dxa"/>
          </w:tcPr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  <w:tr w:rsidR="001D2C3A" w:rsidRPr="0046690B">
        <w:trPr>
          <w:trHeight w:val="262"/>
        </w:trPr>
        <w:tc>
          <w:tcPr>
            <w:tcW w:w="5211" w:type="dxa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ŁĄCZNY nakład pracy studenta w godz.</w:t>
            </w:r>
          </w:p>
        </w:tc>
        <w:tc>
          <w:tcPr>
            <w:tcW w:w="4797" w:type="dxa"/>
          </w:tcPr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56,1</w:t>
            </w:r>
          </w:p>
        </w:tc>
      </w:tr>
      <w:tr w:rsidR="001D2C3A" w:rsidRPr="0046690B">
        <w:trPr>
          <w:trHeight w:val="236"/>
        </w:trPr>
        <w:tc>
          <w:tcPr>
            <w:tcW w:w="5211" w:type="dxa"/>
            <w:shd w:val="clear" w:color="auto" w:fill="C0C0C0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2</w:t>
            </w:r>
          </w:p>
        </w:tc>
      </w:tr>
      <w:tr w:rsidR="001D2C3A" w:rsidRPr="0046690B">
        <w:trPr>
          <w:trHeight w:val="262"/>
        </w:trPr>
        <w:tc>
          <w:tcPr>
            <w:tcW w:w="5211" w:type="dxa"/>
            <w:shd w:val="clear" w:color="auto" w:fill="C0C0C0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Liczba p. ECTS związana z zajęciami praktycznymi</w:t>
            </w:r>
            <w:r w:rsidRPr="0046690B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  <w:tr w:rsidR="001D2C3A" w:rsidRPr="0046690B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1D2C3A" w:rsidRPr="0046690B" w:rsidRDefault="001D2C3A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1D2C3A" w:rsidRPr="0046690B" w:rsidRDefault="001D2C3A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6690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1,1</w:t>
            </w:r>
          </w:p>
        </w:tc>
      </w:tr>
    </w:tbl>
    <w:p w:rsidR="001D2C3A" w:rsidRPr="00BD3189" w:rsidRDefault="001D2C3A" w:rsidP="00BD3189">
      <w:pPr>
        <w:spacing w:after="0" w:line="240" w:lineRule="auto"/>
        <w:rPr>
          <w:rFonts w:ascii="Times New Roman" w:hAnsi="Times New Roman" w:cs="Times New Roman"/>
          <w:snapToGrid w:val="0"/>
          <w:color w:val="000000"/>
          <w:sz w:val="24"/>
          <w:szCs w:val="24"/>
          <w:lang w:eastAsia="pl-PL"/>
        </w:rPr>
      </w:pPr>
    </w:p>
    <w:p w:rsidR="001D2C3A" w:rsidRDefault="001D2C3A"/>
    <w:sectPr w:rsidR="001D2C3A" w:rsidSect="005132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2ECE"/>
    <w:multiLevelType w:val="hybridMultilevel"/>
    <w:tmpl w:val="586EC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62235"/>
    <w:multiLevelType w:val="hybridMultilevel"/>
    <w:tmpl w:val="29505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6648C"/>
    <w:multiLevelType w:val="hybridMultilevel"/>
    <w:tmpl w:val="90F0F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283392"/>
    <w:multiLevelType w:val="hybridMultilevel"/>
    <w:tmpl w:val="A5BCC4C2"/>
    <w:lvl w:ilvl="0" w:tplc="09543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3189"/>
    <w:rsid w:val="0000078E"/>
    <w:rsid w:val="000B4F8A"/>
    <w:rsid w:val="001B2E7B"/>
    <w:rsid w:val="001D2C3A"/>
    <w:rsid w:val="00286C89"/>
    <w:rsid w:val="00306822"/>
    <w:rsid w:val="00344BF0"/>
    <w:rsid w:val="004327BA"/>
    <w:rsid w:val="0046690B"/>
    <w:rsid w:val="00472895"/>
    <w:rsid w:val="004C252E"/>
    <w:rsid w:val="005132EB"/>
    <w:rsid w:val="00545764"/>
    <w:rsid w:val="005D64B4"/>
    <w:rsid w:val="007643BE"/>
    <w:rsid w:val="007B10F9"/>
    <w:rsid w:val="008076EA"/>
    <w:rsid w:val="00887645"/>
    <w:rsid w:val="008D260E"/>
    <w:rsid w:val="009C6608"/>
    <w:rsid w:val="00A1697F"/>
    <w:rsid w:val="00AA16C6"/>
    <w:rsid w:val="00B149D0"/>
    <w:rsid w:val="00BD3189"/>
    <w:rsid w:val="00C667D7"/>
    <w:rsid w:val="00CE6DF5"/>
    <w:rsid w:val="00DB7C60"/>
    <w:rsid w:val="00E91434"/>
    <w:rsid w:val="00F90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2E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2E7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90CD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3</Pages>
  <Words>477</Words>
  <Characters>2867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vobis</dc:creator>
  <cp:keywords/>
  <dc:description/>
  <cp:lastModifiedBy>Michalik</cp:lastModifiedBy>
  <cp:revision>3</cp:revision>
  <cp:lastPrinted>2012-06-03T20:21:00Z</cp:lastPrinted>
  <dcterms:created xsi:type="dcterms:W3CDTF">2012-09-11T15:21:00Z</dcterms:created>
  <dcterms:modified xsi:type="dcterms:W3CDTF">2012-09-14T15:48:00Z</dcterms:modified>
</cp:coreProperties>
</file>